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E52EE" w14:textId="37741638" w:rsidR="00BA00AB" w:rsidRDefault="00803C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SCALYS</w:t>
      </w:r>
      <w:r>
        <w:rPr>
          <w:rFonts w:ascii="Times New Roman" w:hAnsi="Times New Roman" w:cs="Times New Roman"/>
          <w:sz w:val="24"/>
          <w:szCs w:val="24"/>
        </w:rPr>
        <w:t xml:space="preserve">      (d.1467)</w:t>
      </w:r>
    </w:p>
    <w:p w14:paraId="7B8533F0" w14:textId="62610589" w:rsidR="00803CC5" w:rsidRDefault="00803C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Hull. Alderman.</w:t>
      </w:r>
    </w:p>
    <w:p w14:paraId="3F1E480A" w14:textId="07BE775C" w:rsidR="00803CC5" w:rsidRDefault="00803C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F5C217" w14:textId="5F23B2A3" w:rsidR="00803CC5" w:rsidRDefault="00803C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88FF96" w14:textId="726278B6" w:rsidR="00803CC5" w:rsidRDefault="00803C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Oct.1467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p.145)</w:t>
      </w:r>
    </w:p>
    <w:p w14:paraId="46BDC13F" w14:textId="282EABC6" w:rsidR="00803CC5" w:rsidRDefault="00803C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Nov.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2180A166" w14:textId="5EBC910E" w:rsidR="00803CC5" w:rsidRDefault="00803C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15BF79" w14:textId="745F4252" w:rsidR="00803CC5" w:rsidRDefault="00803C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803AEE" w14:textId="2D4BE753" w:rsidR="00803CC5" w:rsidRPr="00803CC5" w:rsidRDefault="00803C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February 2022</w:t>
      </w:r>
    </w:p>
    <w:sectPr w:rsidR="00803CC5" w:rsidRPr="00803C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A6AAC" w14:textId="77777777" w:rsidR="00803CC5" w:rsidRDefault="00803CC5" w:rsidP="009139A6">
      <w:r>
        <w:separator/>
      </w:r>
    </w:p>
  </w:endnote>
  <w:endnote w:type="continuationSeparator" w:id="0">
    <w:p w14:paraId="56130137" w14:textId="77777777" w:rsidR="00803CC5" w:rsidRDefault="00803CC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0DAA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1208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8C62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04084" w14:textId="77777777" w:rsidR="00803CC5" w:rsidRDefault="00803CC5" w:rsidP="009139A6">
      <w:r>
        <w:separator/>
      </w:r>
    </w:p>
  </w:footnote>
  <w:footnote w:type="continuationSeparator" w:id="0">
    <w:p w14:paraId="7937C472" w14:textId="77777777" w:rsidR="00803CC5" w:rsidRDefault="00803CC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04F7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7768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05B3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CC5"/>
    <w:rsid w:val="000666E0"/>
    <w:rsid w:val="002510B7"/>
    <w:rsid w:val="005C130B"/>
    <w:rsid w:val="00803CC5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0BC66"/>
  <w15:chartTrackingRefBased/>
  <w15:docId w15:val="{776FCF2F-A1E0-4A44-85AD-1A36C3B4E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2022-02-12T11:25:00Z</dcterms:created>
  <dcterms:modified xsi:type="dcterms:W3CDTF">2022-02-12T11:28:00Z</dcterms:modified>
</cp:coreProperties>
</file>